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12F09E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145BF">
        <w:rPr>
          <w:rFonts w:cs="Arial"/>
          <w:b/>
          <w:bCs/>
          <w:noProof/>
          <w:sz w:val="24"/>
          <w:szCs w:val="24"/>
        </w:rPr>
        <w:t>1E</w:t>
      </w:r>
      <w:r>
        <w:rPr>
          <w:rFonts w:cs="Arial"/>
          <w:b/>
          <w:noProof/>
          <w:sz w:val="24"/>
        </w:rPr>
        <w:tab/>
      </w:r>
      <w:r w:rsidRPr="25C6ED09">
        <w:rPr>
          <w:rFonts w:cs="Arial"/>
          <w:b/>
          <w:bCs/>
          <w:noProof/>
          <w:sz w:val="24"/>
          <w:szCs w:val="24"/>
        </w:rPr>
        <w:t>S2-</w:t>
      </w:r>
      <w:r w:rsidR="00221354">
        <w:rPr>
          <w:rFonts w:cs="Arial"/>
          <w:b/>
          <w:bCs/>
          <w:noProof/>
          <w:sz w:val="24"/>
          <w:szCs w:val="24"/>
        </w:rPr>
        <w:t>200</w:t>
      </w:r>
      <w:r w:rsidR="00C8706C">
        <w:rPr>
          <w:rFonts w:cs="Arial"/>
          <w:b/>
          <w:bCs/>
          <w:noProof/>
          <w:sz w:val="24"/>
          <w:szCs w:val="24"/>
        </w:rPr>
        <w:t>7751</w:t>
      </w:r>
      <w:bookmarkStart w:id="1" w:name="_GoBack"/>
      <w:bookmarkEnd w:id="1"/>
    </w:p>
    <w:bookmarkEnd w:id="0"/>
    <w:p w14:paraId="4254D83E" w14:textId="77777777" w:rsidR="006145BF" w:rsidRPr="002F1C4D" w:rsidRDefault="006145BF" w:rsidP="006145BF">
      <w:pPr>
        <w:rPr>
          <w:rFonts w:ascii="Arial" w:hAnsi="Arial" w:cs="Arial"/>
        </w:rPr>
      </w:pPr>
      <w:r>
        <w:rPr>
          <w:rFonts w:ascii="Arial" w:hAnsi="Arial" w:cs="Arial"/>
          <w:b/>
          <w:noProof/>
          <w:sz w:val="24"/>
        </w:rPr>
        <w:t>12 October – 23 October 2020</w:t>
      </w:r>
    </w:p>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0EBAF3B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531D5">
        <w:rPr>
          <w:rFonts w:ascii="Arial" w:hAnsi="Arial" w:cs="Arial"/>
          <w:b/>
        </w:rPr>
        <w:t xml:space="preserve">KI#3A, </w:t>
      </w:r>
      <w:r w:rsidR="00DC6C67">
        <w:rPr>
          <w:rFonts w:ascii="Arial" w:hAnsi="Arial" w:cs="Arial"/>
          <w:b/>
        </w:rPr>
        <w:t>Solution Update</w:t>
      </w:r>
      <w:r w:rsidR="00D4600D">
        <w:rPr>
          <w:rFonts w:ascii="Arial" w:hAnsi="Arial" w:cs="Arial"/>
          <w:b/>
        </w:rPr>
        <w:t xml:space="preserve"> </w:t>
      </w:r>
      <w:r w:rsidR="00B531D5">
        <w:rPr>
          <w:rFonts w:ascii="Arial" w:hAnsi="Arial" w:cs="Arial"/>
          <w:b/>
        </w:rPr>
        <w:t>– Solution 5 Capability Exposure Procedure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D6F20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7BF2BF0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DC6C67" w:rsidRPr="00DC6C67">
        <w:rPr>
          <w:rFonts w:ascii="Arial" w:hAnsi="Arial" w:cs="Arial"/>
          <w:i/>
          <w:iCs/>
        </w:rPr>
        <w:t>This contribution proposes an update to solution 5 to remove a redundant procedure</w:t>
      </w:r>
      <w:r w:rsidR="00075B15">
        <w:rPr>
          <w:rFonts w:ascii="Arial" w:hAnsi="Arial" w:cs="Arial"/>
          <w:i/>
          <w:iCs/>
        </w:rPr>
        <w:t xml:space="preserve"> and resolves two editor’s notes</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7E433132" w14:textId="1F4F3ABA" w:rsidR="00877E9A"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DC6C67">
        <w:rPr>
          <w:lang w:eastAsia="ko-KR"/>
        </w:rPr>
        <w:t xml:space="preserve">an update to </w:t>
      </w:r>
      <w:r w:rsidR="003D4684">
        <w:rPr>
          <w:lang w:eastAsia="ko-KR"/>
        </w:rPr>
        <w:t>S</w:t>
      </w:r>
      <w:r w:rsidR="00DC6C67">
        <w:rPr>
          <w:lang w:eastAsia="ko-KR"/>
        </w:rPr>
        <w:t xml:space="preserve">olution </w:t>
      </w:r>
      <w:r w:rsidR="003D4684">
        <w:rPr>
          <w:lang w:eastAsia="ko-KR"/>
        </w:rPr>
        <w:t>#</w:t>
      </w:r>
      <w:r w:rsidR="00DC6C67">
        <w:rPr>
          <w:lang w:eastAsia="ko-KR"/>
        </w:rPr>
        <w:t xml:space="preserve">5 to </w:t>
      </w:r>
      <w:r w:rsidR="003D4684">
        <w:rPr>
          <w:lang w:eastAsia="ko-KR"/>
        </w:rPr>
        <w:t>merge two descriptions for the Capability Request/Response procedure and to</w:t>
      </w:r>
      <w:r w:rsidR="00877E9A">
        <w:rPr>
          <w:lang w:eastAsia="ko-KR"/>
        </w:rPr>
        <w:t xml:space="preserve"> resolve the editors note</w:t>
      </w:r>
      <w:r w:rsidR="00AD254C">
        <w:rPr>
          <w:lang w:eastAsia="ko-KR"/>
        </w:rPr>
        <w:t>s</w:t>
      </w:r>
      <w:r w:rsidR="00877E9A">
        <w:rPr>
          <w:lang w:eastAsia="ko-KR"/>
        </w:rPr>
        <w:t>:</w:t>
      </w:r>
    </w:p>
    <w:p w14:paraId="5A2B51EE" w14:textId="64FA0A86" w:rsidR="00AD254C" w:rsidRDefault="00AD254C" w:rsidP="00AC48F7">
      <w:pPr>
        <w:rPr>
          <w:color w:val="FF0000"/>
        </w:rPr>
      </w:pPr>
      <w:r>
        <w:rPr>
          <w:color w:val="FF0000"/>
          <w:lang w:eastAsia="ko-KR"/>
        </w:rPr>
        <w:t>Editor’s note:</w:t>
      </w:r>
      <w:r w:rsidR="00877E9A" w:rsidRPr="00877E9A">
        <w:rPr>
          <w:color w:val="FF0000"/>
          <w:lang w:eastAsia="ko-KR"/>
        </w:rPr>
        <w:t xml:space="preserve"> </w:t>
      </w:r>
      <w:r w:rsidR="00877E9A" w:rsidRPr="00877E9A">
        <w:rPr>
          <w:color w:val="FF0000"/>
        </w:rPr>
        <w:t>How the NEF provides capability response based on support by other NFs is FFS or whether a more static approach that does not require the reporting described in Figure 6.5.3-2: TSC Capability exposure towards external AF is FFS.</w:t>
      </w:r>
    </w:p>
    <w:p w14:paraId="69D45274" w14:textId="4129EAA6" w:rsidR="00AD254C" w:rsidRDefault="00AD254C" w:rsidP="00AC48F7">
      <w:pPr>
        <w:rPr>
          <w:color w:val="FF0000"/>
        </w:rPr>
      </w:pPr>
      <w:r w:rsidRPr="00AD254C">
        <w:rPr>
          <w:color w:val="FF0000"/>
        </w:rPr>
        <w:t>Editor´s note:</w:t>
      </w:r>
      <w:r w:rsidRPr="00AD254C">
        <w:rPr>
          <w:color w:val="FF0000"/>
        </w:rPr>
        <w:tab/>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p>
    <w:p w14:paraId="0F410937" w14:textId="5294CF44" w:rsidR="00877E9A" w:rsidRDefault="00877E9A" w:rsidP="00AC48F7">
      <w:pPr>
        <w:rPr>
          <w:lang w:eastAsia="zh-CN"/>
        </w:rPr>
      </w:pPr>
      <w:r>
        <w:t xml:space="preserve">In Rel. 16, </w:t>
      </w:r>
      <w:r w:rsidRPr="00877E9A">
        <w:t xml:space="preserve">UE </w:t>
      </w:r>
      <w:r>
        <w:t>R</w:t>
      </w:r>
      <w:r w:rsidRPr="00877E9A">
        <w:t xml:space="preserve">esidence </w:t>
      </w:r>
      <w:r>
        <w:t>T</w:t>
      </w:r>
      <w:r w:rsidRPr="00877E9A">
        <w:t>ime</w:t>
      </w:r>
      <w:r w:rsidR="00E22E1A">
        <w:t xml:space="preserve"> and other information relevant to TSC QoS</w:t>
      </w:r>
      <w:r w:rsidRPr="00877E9A">
        <w:t xml:space="preserve"> </w:t>
      </w:r>
      <w:r>
        <w:t xml:space="preserve">is reported </w:t>
      </w:r>
      <w:r w:rsidR="006633BA">
        <w:t>to the</w:t>
      </w:r>
      <w:r>
        <w:t xml:space="preserve"> PCF</w:t>
      </w:r>
      <w:r w:rsidR="006B0932">
        <w:t xml:space="preserve"> </w:t>
      </w:r>
      <w:r w:rsidR="006633BA">
        <w:t xml:space="preserve">at PDU Session Establishment </w:t>
      </w:r>
      <w:r w:rsidR="006B0932">
        <w:t>via</w:t>
      </w:r>
      <w:r w:rsidR="006B0932" w:rsidRPr="00140E21">
        <w:rPr>
          <w:lang w:eastAsia="zh-CN"/>
        </w:rPr>
        <w:t xml:space="preserve"> SMF initiated SM Policy Association Modification</w:t>
      </w:r>
      <w:r w:rsidR="006B0932">
        <w:rPr>
          <w:lang w:eastAsia="zh-CN"/>
        </w:rPr>
        <w:t>. Furthermore the PCF is aware of the TSC QoS options</w:t>
      </w:r>
      <w:r w:rsidR="00AD254C">
        <w:rPr>
          <w:lang w:eastAsia="zh-CN"/>
        </w:rPr>
        <w:t xml:space="preserve"> available for an Application Identifier supplied by the AF</w:t>
      </w:r>
      <w:r w:rsidR="006B0932">
        <w:rPr>
          <w:lang w:eastAsia="zh-CN"/>
        </w:rPr>
        <w:t>.</w:t>
      </w:r>
      <w:r w:rsidR="006633BA" w:rsidRPr="006633BA">
        <w:t xml:space="preserve"> </w:t>
      </w:r>
      <w:r w:rsidR="006633BA">
        <w:t xml:space="preserve"> Hence the </w:t>
      </w:r>
      <w:r w:rsidR="006633BA" w:rsidRPr="006633BA">
        <w:rPr>
          <w:lang w:eastAsia="zh-CN"/>
        </w:rPr>
        <w:t xml:space="preserve">NEF </w:t>
      </w:r>
      <w:r w:rsidR="006633BA">
        <w:rPr>
          <w:lang w:eastAsia="zh-CN"/>
        </w:rPr>
        <w:t xml:space="preserve">can </w:t>
      </w:r>
      <w:r w:rsidR="006633BA" w:rsidRPr="006633BA">
        <w:rPr>
          <w:lang w:eastAsia="zh-CN"/>
        </w:rPr>
        <w:t xml:space="preserve">provide </w:t>
      </w:r>
      <w:r w:rsidR="006633BA">
        <w:rPr>
          <w:lang w:eastAsia="zh-CN"/>
        </w:rPr>
        <w:t xml:space="preserve">a </w:t>
      </w:r>
      <w:r w:rsidR="006633BA" w:rsidRPr="006633BA">
        <w:rPr>
          <w:lang w:eastAsia="zh-CN"/>
        </w:rPr>
        <w:t>capability response</w:t>
      </w:r>
      <w:r w:rsidR="006633BA">
        <w:rPr>
          <w:lang w:eastAsia="zh-CN"/>
        </w:rPr>
        <w:t xml:space="preserve"> based on information provided by the PCF.</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FE9C655" w14:textId="756E695B" w:rsidR="003A159F" w:rsidRDefault="003A159F" w:rsidP="00221354">
      <w:pPr>
        <w:rPr>
          <w:lang w:eastAsia="ko-KR"/>
        </w:rPr>
      </w:pPr>
      <w:r>
        <w:rPr>
          <w:lang w:eastAsia="ko-KR"/>
        </w:rPr>
        <w:t>In response to</w:t>
      </w:r>
      <w:r w:rsidR="006B0932">
        <w:rPr>
          <w:lang w:eastAsia="ko-KR"/>
        </w:rPr>
        <w:t xml:space="preserve"> Capability Requests</w:t>
      </w:r>
      <w:r>
        <w:rPr>
          <w:lang w:eastAsia="ko-KR"/>
        </w:rPr>
        <w:t xml:space="preserve"> by the AF, the NEF obtains </w:t>
      </w:r>
      <w:r w:rsidR="00717889">
        <w:rPr>
          <w:lang w:eastAsia="ko-KR"/>
        </w:rPr>
        <w:t>Deterministic</w:t>
      </w:r>
      <w:r w:rsidR="006B0932">
        <w:rPr>
          <w:lang w:eastAsia="ko-KR"/>
        </w:rPr>
        <w:t xml:space="preserve"> QoS</w:t>
      </w:r>
      <w:r>
        <w:rPr>
          <w:lang w:eastAsia="ko-KR"/>
        </w:rPr>
        <w:t xml:space="preserve"> information from the PCF as currently described in Solution #5 </w:t>
      </w:r>
      <w:r w:rsidRPr="003A159F">
        <w:rPr>
          <w:lang w:eastAsia="ko-KR"/>
        </w:rPr>
        <w:t>Figure 6.5.3-2</w:t>
      </w:r>
      <w:r>
        <w:rPr>
          <w:lang w:eastAsia="ko-KR"/>
        </w:rPr>
        <w:t>.</w:t>
      </w:r>
      <w:r w:rsidR="006633BA">
        <w:rPr>
          <w:lang w:eastAsia="ko-KR"/>
        </w:rPr>
        <w:t xml:space="preserve"> This does not preclude </w:t>
      </w:r>
      <w:r w:rsidR="00276880">
        <w:rPr>
          <w:lang w:eastAsia="ko-KR"/>
        </w:rPr>
        <w:t xml:space="preserve">implementations where </w:t>
      </w:r>
      <w:r w:rsidR="006633BA">
        <w:rPr>
          <w:lang w:eastAsia="ko-KR"/>
        </w:rPr>
        <w:t xml:space="preserve">parameters </w:t>
      </w:r>
      <w:r w:rsidR="00276880">
        <w:rPr>
          <w:lang w:eastAsia="ko-KR"/>
        </w:rPr>
        <w:t xml:space="preserve">are statically </w:t>
      </w:r>
      <w:r w:rsidR="006633BA">
        <w:rPr>
          <w:lang w:eastAsia="ko-KR"/>
        </w:rPr>
        <w:t>on the AF</w:t>
      </w:r>
      <w:r w:rsidR="00AD254C">
        <w:rPr>
          <w:lang w:eastAsia="ko-KR"/>
        </w:rPr>
        <w:t xml:space="preserve"> or NEF</w:t>
      </w:r>
      <w:r w:rsidR="006633BA">
        <w:rPr>
          <w:lang w:eastAsia="ko-KR"/>
        </w:rPr>
        <w:t>.</w:t>
      </w:r>
    </w:p>
    <w:p w14:paraId="04C4D5F3" w14:textId="218895DB"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31096590"/>
      <w:bookmarkStart w:id="4" w:name="_Toc30694672"/>
      <w:bookmarkStart w:id="5" w:name="_Toc26431248"/>
      <w:bookmarkStart w:id="6" w:name="_Toc26386442"/>
      <w:bookmarkStart w:id="7" w:name="_Toc23402425"/>
      <w:bookmarkStart w:id="8" w:name="_Toc23402395"/>
      <w:bookmarkStart w:id="9" w:name="_Toc22192657"/>
      <w:bookmarkStart w:id="10"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4B943595" w14:textId="77777777" w:rsidR="007158C0" w:rsidRPr="00654378" w:rsidRDefault="007158C0" w:rsidP="007158C0">
      <w:pPr>
        <w:pStyle w:val="Heading2"/>
        <w:rPr>
          <w:lang w:eastAsia="zh-CN"/>
        </w:rPr>
      </w:pPr>
      <w:bookmarkStart w:id="12" w:name="_Toc50575311"/>
      <w:bookmarkEnd w:id="3"/>
      <w:bookmarkEnd w:id="4"/>
      <w:bookmarkEnd w:id="5"/>
      <w:bookmarkEnd w:id="6"/>
      <w:bookmarkEnd w:id="7"/>
      <w:bookmarkEnd w:id="8"/>
      <w:bookmarkEnd w:id="9"/>
      <w:bookmarkEnd w:id="10"/>
      <w:bookmarkEnd w:id="11"/>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12"/>
    </w:p>
    <w:p w14:paraId="0FD871D2" w14:textId="77777777" w:rsidR="007158C0" w:rsidRPr="00654378" w:rsidRDefault="007158C0" w:rsidP="007158C0">
      <w:pPr>
        <w:pStyle w:val="Heading3"/>
        <w:rPr>
          <w:lang w:eastAsia="ko-KR"/>
        </w:rPr>
      </w:pPr>
      <w:bookmarkStart w:id="13" w:name="_Toc30694651"/>
      <w:bookmarkStart w:id="14" w:name="_Toc43906674"/>
      <w:bookmarkStart w:id="15" w:name="_Toc43906790"/>
      <w:bookmarkStart w:id="16" w:name="_Toc44311916"/>
      <w:bookmarkStart w:id="17" w:name="_Toc50536559"/>
      <w:bookmarkStart w:id="18" w:name="_Toc50575312"/>
      <w:r w:rsidRPr="00654378">
        <w:rPr>
          <w:lang w:eastAsia="ko-KR"/>
        </w:rPr>
        <w:t>6.</w:t>
      </w:r>
      <w:r>
        <w:rPr>
          <w:lang w:eastAsia="ko-KR"/>
        </w:rPr>
        <w:t>5</w:t>
      </w:r>
      <w:r w:rsidRPr="00654378">
        <w:rPr>
          <w:lang w:eastAsia="ko-KR"/>
        </w:rPr>
        <w:t>.1</w:t>
      </w:r>
      <w:r w:rsidRPr="00654378">
        <w:rPr>
          <w:lang w:eastAsia="ko-KR"/>
        </w:rPr>
        <w:tab/>
        <w:t>Introduction</w:t>
      </w:r>
      <w:bookmarkEnd w:id="13"/>
      <w:bookmarkEnd w:id="14"/>
      <w:bookmarkEnd w:id="15"/>
      <w:bookmarkEnd w:id="16"/>
      <w:bookmarkEnd w:id="17"/>
      <w:bookmarkEnd w:id="18"/>
    </w:p>
    <w:p w14:paraId="7D932CD9" w14:textId="77777777" w:rsidR="007158C0" w:rsidRDefault="007158C0" w:rsidP="007158C0">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122C7D71" w14:textId="77777777" w:rsidR="007158C0" w:rsidRDefault="007158C0" w:rsidP="007158C0">
      <w:r>
        <w:t>To enable the above capabilities, this solution proposes to enhance External Exposure of Network Capability (see TS 23.501 [2], clause 5.20), specifically for Provisioning and Monitoring capabilities, to notify for the support of the capability to provide deterministic QoS. To reuse the "Setting up an AF session with required QoS" procedure in TS 23.502 [3], clause 4.15.6.6 is proposed for setting QoS for TSC.</w:t>
      </w:r>
    </w:p>
    <w:p w14:paraId="4FD50E39" w14:textId="77777777" w:rsidR="007158C0" w:rsidRDefault="007158C0" w:rsidP="007158C0">
      <w:r>
        <w:lastRenderedPageBreak/>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Qos profile, dynamically replace default values with values that meet the specific requirement provided by the AF.</w:t>
      </w:r>
    </w:p>
    <w:p w14:paraId="3B8F870F" w14:textId="77777777" w:rsidR="007158C0" w:rsidRDefault="007158C0" w:rsidP="007158C0">
      <w:pPr>
        <w:pStyle w:val="Heading3"/>
        <w:rPr>
          <w:lang w:eastAsia="ko-KR"/>
        </w:rPr>
      </w:pPr>
      <w:bookmarkStart w:id="19" w:name="_Toc30694652"/>
      <w:bookmarkStart w:id="20" w:name="_Toc43906675"/>
      <w:bookmarkStart w:id="21" w:name="_Toc43906791"/>
      <w:bookmarkStart w:id="22" w:name="_Toc44311917"/>
      <w:bookmarkStart w:id="23" w:name="_Toc50536560"/>
      <w:bookmarkStart w:id="24" w:name="_Toc50575313"/>
      <w:r w:rsidRPr="00654378">
        <w:rPr>
          <w:lang w:eastAsia="ko-KR"/>
        </w:rPr>
        <w:t>6.</w:t>
      </w:r>
      <w:r>
        <w:rPr>
          <w:lang w:eastAsia="ko-KR"/>
        </w:rPr>
        <w:t>5</w:t>
      </w:r>
      <w:r w:rsidRPr="00654378">
        <w:rPr>
          <w:lang w:eastAsia="ko-KR"/>
        </w:rPr>
        <w:t>.2</w:t>
      </w:r>
      <w:r w:rsidRPr="00654378">
        <w:rPr>
          <w:lang w:eastAsia="ko-KR"/>
        </w:rPr>
        <w:tab/>
        <w:t>Functional Description</w:t>
      </w:r>
      <w:bookmarkEnd w:id="19"/>
      <w:bookmarkEnd w:id="20"/>
      <w:bookmarkEnd w:id="21"/>
      <w:bookmarkEnd w:id="22"/>
      <w:bookmarkEnd w:id="23"/>
      <w:bookmarkEnd w:id="24"/>
    </w:p>
    <w:p w14:paraId="0C3D28F0" w14:textId="77777777" w:rsidR="007158C0" w:rsidRDefault="007158C0" w:rsidP="007158C0">
      <w:r>
        <w:t>The following capabilities are proposed using QoS request from AF:</w:t>
      </w:r>
    </w:p>
    <w:p w14:paraId="2158348A" w14:textId="77777777" w:rsidR="007158C0" w:rsidRDefault="007158C0" w:rsidP="007158C0">
      <w:pPr>
        <w:pStyle w:val="B1"/>
      </w:pPr>
      <w:r>
        <w:t>-</w:t>
      </w:r>
      <w:r>
        <w:tab/>
        <w:t>The AF requests TSC QoS and provides traffic pattern as assistance parameters via procedure "</w:t>
      </w:r>
      <w:r>
        <w:rPr>
          <w:lang w:eastAsia="zh-CN"/>
        </w:rPr>
        <w:t>Setting up an AF session with required QoS procedure</w:t>
      </w:r>
      <w:r>
        <w:t>", supplying the NEF. with requirements for one or more of a 5GS delay,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 23.503 [12].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4FE45232" w14:textId="77777777" w:rsidR="007158C0" w:rsidRDefault="007158C0" w:rsidP="007158C0">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05322D9F" w14:textId="77777777" w:rsidR="007158C0" w:rsidRDefault="007158C0" w:rsidP="007158C0">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710CDDFD" w14:textId="77777777" w:rsidR="007158C0" w:rsidRDefault="007158C0" w:rsidP="007158C0">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15AD19B7" w14:textId="77777777" w:rsidR="007158C0" w:rsidRDefault="007158C0" w:rsidP="007158C0">
      <w:pPr>
        <w:pStyle w:val="B2"/>
      </w:pPr>
      <w:r>
        <w:t>-</w:t>
      </w:r>
      <w:r>
        <w:tab/>
        <w:t>If the AF provides burst spread, the 5GS will provide burst spread as part of TSCAI to the NG-RAN.</w:t>
      </w:r>
    </w:p>
    <w:p w14:paraId="2CC03D0D" w14:textId="77777777" w:rsidR="007158C0" w:rsidRDefault="007158C0" w:rsidP="007158C0">
      <w:pPr>
        <w:pStyle w:val="B2"/>
      </w:pPr>
      <w:r>
        <w:t>-</w:t>
      </w:r>
      <w:r>
        <w:tab/>
        <w:t>When subscribed events are met the PCF reports them to the NEF, and NEF will notify the AF. The subscribed event may be reported once the SMF reports a PCRT to the PCF.</w:t>
      </w:r>
    </w:p>
    <w:p w14:paraId="65F2DEB5" w14:textId="77777777" w:rsidR="007158C0" w:rsidRDefault="007158C0" w:rsidP="007158C0">
      <w:pPr>
        <w:pStyle w:val="B2"/>
      </w:pPr>
      <w:r>
        <w:t>-</w:t>
      </w:r>
      <w:r>
        <w:tab/>
        <w:t>Following the procedure in clause 4.16.5.1, TS 23.502 [3] PCF reports the events to the NEF, and NEF notifies the AF.</w:t>
      </w:r>
    </w:p>
    <w:p w14:paraId="3156AE6E" w14:textId="77777777" w:rsidR="007158C0" w:rsidRDefault="007158C0" w:rsidP="007158C0">
      <w:pPr>
        <w:pStyle w:val="B1"/>
      </w:pPr>
      <w:r>
        <w:t>-</w:t>
      </w:r>
      <w:r>
        <w:tab/>
        <w:t>The 5GS exposes the following Deterministic QoS Capability information to aid the AF in formulating a request for TSC QoS that will be acceptable to the 5GS:</w:t>
      </w:r>
    </w:p>
    <w:p w14:paraId="656E8248" w14:textId="77777777" w:rsidR="007158C0" w:rsidRDefault="007158C0" w:rsidP="007158C0">
      <w:pPr>
        <w:pStyle w:val="B2"/>
      </w:pPr>
      <w:r>
        <w:t>-</w:t>
      </w:r>
      <w:r>
        <w:tab/>
        <w:t xml:space="preserve">5GS Support for Determinists QoS (yes/no). </w:t>
      </w:r>
    </w:p>
    <w:p w14:paraId="5B88F991" w14:textId="77777777" w:rsidR="007158C0" w:rsidRDefault="007158C0" w:rsidP="007158C0">
      <w:pPr>
        <w:pStyle w:val="B2"/>
      </w:pPr>
      <w:r>
        <w:t>-</w:t>
      </w:r>
      <w:r>
        <w:tab/>
        <w:t>Minimum and maximum 5GS Delay supported (provided if 5GS Support for Deterministic QoS set to "yes").</w:t>
      </w:r>
    </w:p>
    <w:p w14:paraId="30DB21B8" w14:textId="77777777" w:rsidR="007158C0" w:rsidRDefault="007158C0" w:rsidP="007158C0">
      <w:pPr>
        <w:pStyle w:val="B1"/>
      </w:pPr>
      <w:r>
        <w:t>Editor's note:</w:t>
      </w:r>
      <w:r>
        <w:tab/>
        <w:t>The need for and how to enforce minimum 5GS delay is FFS.</w:t>
      </w:r>
    </w:p>
    <w:p w14:paraId="61A954DA" w14:textId="77777777" w:rsidR="007158C0" w:rsidRDefault="007158C0" w:rsidP="007158C0">
      <w:pPr>
        <w:pStyle w:val="B1"/>
      </w:pPr>
      <w:r>
        <w:t>-</w:t>
      </w:r>
      <w:r>
        <w:tab/>
        <w:t>The 5GS provides the response to a request from an AF for TSC QoS.</w:t>
      </w:r>
    </w:p>
    <w:p w14:paraId="38291433" w14:textId="77777777" w:rsidR="007158C0" w:rsidRDefault="007158C0" w:rsidP="007158C0">
      <w:pPr>
        <w:pStyle w:val="EditorsNote"/>
      </w:pPr>
      <w:r>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is FFS.</w:t>
      </w:r>
    </w:p>
    <w:p w14:paraId="1AF8BCAD" w14:textId="77777777" w:rsidR="007158C0" w:rsidRDefault="007158C0" w:rsidP="007158C0">
      <w:r>
        <w:t>The following capabilities are proposed for TSC connectivity monitoring:</w:t>
      </w:r>
    </w:p>
    <w:p w14:paraId="536AEBA6" w14:textId="77777777" w:rsidR="007158C0" w:rsidRDefault="007158C0" w:rsidP="007158C0">
      <w:pPr>
        <w:pStyle w:val="B1"/>
      </w:pPr>
      <w:r>
        <w:t>-</w:t>
      </w:r>
      <w:r>
        <w:tab/>
        <w:t>The AF sends request to NEF to monitor the status of TSC connectivity via a set of events for a UE or group of UEs.</w:t>
      </w:r>
    </w:p>
    <w:p w14:paraId="47DF1EFD" w14:textId="77777777" w:rsidR="007158C0" w:rsidRDefault="007158C0" w:rsidP="007158C0">
      <w:pPr>
        <w:pStyle w:val="B1"/>
      </w:pPr>
      <w:r>
        <w:lastRenderedPageBreak/>
        <w:t>-</w:t>
      </w:r>
      <w:r>
        <w:tab/>
        <w:t>If the request is authorized, the NEF subscribes the required monitoring events to suitable NFs (e.g. AMF, SMF).</w:t>
      </w:r>
    </w:p>
    <w:p w14:paraId="55B4A806" w14:textId="77777777" w:rsidR="007158C0" w:rsidRDefault="007158C0" w:rsidP="007158C0">
      <w:pPr>
        <w:pStyle w:val="B1"/>
      </w:pPr>
      <w:r>
        <w:t>-</w:t>
      </w:r>
      <w:r>
        <w:tab/>
        <w:t>When the NF detects the subscribed events occurs, the NF sends the event notification to NEF. The NEF forwards to the AF the received reporting event.</w:t>
      </w:r>
    </w:p>
    <w:p w14:paraId="0E9EDF66" w14:textId="0DED1DA7" w:rsidR="007158C0" w:rsidRDefault="007158C0" w:rsidP="007158C0">
      <w:r>
        <w:t>To support notification, the additional events may be added to the list of monitoring capabilities specified for the NEF in TS 23.502 [3] (see clause 4.15.3.1). Existing events in that list that are relevant for TSC and can be subscribed to</w:t>
      </w:r>
      <w:ins w:id="25" w:author="Nokia" w:date="2020-09-30T21:22:00Z">
        <w:r w:rsidR="00571791">
          <w:t xml:space="preserve"> </w:t>
        </w:r>
      </w:ins>
      <w:r>
        <w:t>are :</w:t>
      </w:r>
      <w:r>
        <w:rPr>
          <w:lang w:val="en-US"/>
        </w:rPr>
        <w:t xml:space="preserve"> PDU Session Status (detected by SMF), Communication failure(detected by AMF), and Loss of Connectivity (detected by AMF).</w:t>
      </w:r>
    </w:p>
    <w:p w14:paraId="7FED1123" w14:textId="77777777" w:rsidR="007158C0" w:rsidRDefault="007158C0" w:rsidP="007158C0">
      <w:pPr>
        <w:pStyle w:val="Heading3"/>
        <w:rPr>
          <w:lang w:eastAsia="ko-KR"/>
        </w:rPr>
      </w:pPr>
      <w:bookmarkStart w:id="26" w:name="_Toc30694653"/>
      <w:bookmarkStart w:id="27" w:name="_Toc43906676"/>
      <w:bookmarkStart w:id="28" w:name="_Toc43906792"/>
      <w:bookmarkStart w:id="29" w:name="_Toc44311918"/>
      <w:bookmarkStart w:id="30" w:name="_Toc50536561"/>
      <w:bookmarkStart w:id="31" w:name="_Toc50575314"/>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6"/>
      <w:bookmarkEnd w:id="27"/>
      <w:bookmarkEnd w:id="28"/>
      <w:bookmarkEnd w:id="29"/>
      <w:bookmarkEnd w:id="30"/>
      <w:bookmarkEnd w:id="31"/>
    </w:p>
    <w:p w14:paraId="44B757B0" w14:textId="77777777" w:rsidR="007158C0" w:rsidRDefault="007158C0" w:rsidP="007158C0">
      <w:pPr>
        <w:rPr>
          <w:lang w:eastAsia="ko-KR"/>
        </w:rPr>
      </w:pPr>
      <w:r>
        <w:rPr>
          <w:lang w:eastAsia="ko-KR"/>
        </w:rPr>
        <w:t>An overall procedure for Native 5GS deterministic QoS is illustrated in Figure 6.6.3-1:</w:t>
      </w:r>
    </w:p>
    <w:p w14:paraId="48ABCB09" w14:textId="77777777" w:rsidR="007158C0" w:rsidRPr="00A86E82" w:rsidRDefault="007158C0" w:rsidP="007158C0">
      <w:pPr>
        <w:pStyle w:val="TH"/>
      </w:pPr>
      <w:r>
        <w:rPr>
          <w:rFonts w:ascii="Times New Roman" w:hAnsi="Times New Roman"/>
          <w:color w:val="000000"/>
          <w:lang w:eastAsia="ja-JP"/>
        </w:rPr>
        <w:object w:dxaOrig="9156" w:dyaOrig="4800" w14:anchorId="6D7A7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240pt" o:ole="">
            <v:imagedata r:id="rId14" o:title=""/>
          </v:shape>
          <o:OLEObject Type="Embed" ProgID="Visio.Drawing.11" ShapeID="_x0000_i1025" DrawAspect="Content" ObjectID="_1663158446" r:id="rId15"/>
        </w:object>
      </w:r>
    </w:p>
    <w:p w14:paraId="0198F8C8" w14:textId="77777777" w:rsidR="007158C0" w:rsidRDefault="007158C0" w:rsidP="007158C0">
      <w:pPr>
        <w:pStyle w:val="TF"/>
      </w:pPr>
      <w:r>
        <w:t>Figure 6.5.3-1: Procedure for Exposure the deterministic QoS</w:t>
      </w:r>
    </w:p>
    <w:p w14:paraId="648CC255" w14:textId="77777777" w:rsidR="007158C0" w:rsidRDefault="007158C0" w:rsidP="007158C0">
      <w:pPr>
        <w:pStyle w:val="B1"/>
      </w:pPr>
      <w:r>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14:paraId="07082122" w14:textId="77777777" w:rsidR="007158C0" w:rsidRDefault="007158C0" w:rsidP="007158C0">
      <w:pPr>
        <w:pStyle w:val="B1"/>
      </w:pPr>
      <w:r>
        <w:t>2.</w:t>
      </w:r>
      <w:r>
        <w:tab/>
        <w:t>If the AF is located outside the operator's domain, the NEF exposes Deterministic QoS Capability to AF, as shown in Figure 6.5.3-2. If the NEF learns the UE-DS-TT residence time from PCF and NEF is configured with the UE to UPF/NW-TT delay per Type of Service.</w:t>
      </w:r>
    </w:p>
    <w:p w14:paraId="5DEBC3A8" w14:textId="77777777" w:rsidR="007158C0" w:rsidRDefault="007158C0" w:rsidP="007158C0">
      <w:pPr>
        <w:pStyle w:val="B1"/>
      </w:pPr>
      <w:r>
        <w:t>3.</w:t>
      </w:r>
      <w:r>
        <w:tab/>
        <w:t>Setting up an AF session with required QoS procedure specified in the TS 23.502 [3] clause 4.15.6.6. is executed with the following modifications:</w:t>
      </w:r>
    </w:p>
    <w:p w14:paraId="38BDE79D" w14:textId="77777777" w:rsidR="007158C0" w:rsidRDefault="007158C0" w:rsidP="007158C0">
      <w:pPr>
        <w:pStyle w:val="B2"/>
      </w:pPr>
      <w:r>
        <w:t>-</w:t>
      </w:r>
      <w:r>
        <w:tab/>
        <w:t>The parameters described in clause 6.5.2 "Function Description" may be specified in the AF request to the NEF</w:t>
      </w:r>
    </w:p>
    <w:p w14:paraId="686B34DE" w14:textId="77777777" w:rsidR="007158C0" w:rsidRDefault="007158C0" w:rsidP="007158C0">
      <w:pPr>
        <w:pStyle w:val="B2"/>
      </w:pPr>
      <w:r>
        <w:t>-</w:t>
      </w:r>
      <w:r>
        <w:tab/>
        <w:t>The NEF may forward to the PCF the additional parameters received at the NEF, and the PCF derives the 5QI and sets the PCC Rule accordingly. The PCF includes the Time Domain to the PCC Rule.</w:t>
      </w:r>
    </w:p>
    <w:p w14:paraId="73D829BF" w14:textId="77777777" w:rsidR="007158C0" w:rsidRDefault="007158C0" w:rsidP="007158C0">
      <w:pPr>
        <w:pStyle w:val="B2"/>
      </w:pPr>
      <w:r>
        <w:t>-</w:t>
      </w:r>
      <w:r>
        <w:tab/>
        <w:t>The response from PCF to NEF, and NEF to AF contains additional information on the TSC resources allocated for the request.</w:t>
      </w:r>
    </w:p>
    <w:p w14:paraId="46C68351" w14:textId="77777777" w:rsidR="007158C0" w:rsidRDefault="007158C0" w:rsidP="007158C0">
      <w:pPr>
        <w:pStyle w:val="B1"/>
      </w:pPr>
      <w:r>
        <w:t>4.</w:t>
      </w:r>
      <w:r>
        <w:tab/>
        <w:t>The PCF creates the PCC rule and provides to SMF. And PCF also includes the TSC traffic pattern information from NEF/AF.</w:t>
      </w:r>
    </w:p>
    <w:p w14:paraId="48A888E0" w14:textId="77777777" w:rsidR="007158C0" w:rsidRDefault="007158C0" w:rsidP="007158C0">
      <w:pPr>
        <w:pStyle w:val="B1"/>
      </w:pPr>
      <w:r>
        <w:t>5.</w:t>
      </w:r>
      <w:r>
        <w:tab/>
        <w:t>The SMF may calculate the TSCAI similar to TS 23.501 [2] clause 5.27.2, with the following modifications:</w:t>
      </w:r>
    </w:p>
    <w:p w14:paraId="0497DA09" w14:textId="77777777" w:rsidR="007158C0" w:rsidRDefault="007158C0" w:rsidP="007158C0">
      <w:pPr>
        <w:pStyle w:val="B1"/>
      </w:pPr>
      <w:r>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14:paraId="50944AE2" w14:textId="77777777" w:rsidR="007158C0" w:rsidRDefault="007158C0" w:rsidP="007158C0">
      <w:pPr>
        <w:pStyle w:val="B1"/>
      </w:pPr>
      <w:r>
        <w:lastRenderedPageBreak/>
        <w:t>6.</w:t>
      </w:r>
      <w:r>
        <w:tab/>
        <w:t>The SMF configures the U-plane and sends the N2 message with TSCAI to NG-RAN. The SMF distributes the parameters for Hold and Forward Buffering to the UE and UPF.</w:t>
      </w:r>
    </w:p>
    <w:p w14:paraId="6409A21B" w14:textId="77777777" w:rsidR="007158C0" w:rsidRDefault="007158C0" w:rsidP="007158C0">
      <w:pPr>
        <w:pStyle w:val="EditorsNote"/>
      </w:pPr>
      <w:r>
        <w:t>Editor's note:</w:t>
      </w:r>
      <w:r>
        <w:tab/>
        <w:t xml:space="preserve">How </w:t>
      </w:r>
      <w:r w:rsidRPr="00FC4436">
        <w:t>the parameters for H&amp;F buffering are created and sent to the UE and UPF</w:t>
      </w:r>
      <w:r>
        <w:t xml:space="preserve"> is FFS.</w:t>
      </w:r>
    </w:p>
    <w:p w14:paraId="609CD620" w14:textId="77777777" w:rsidR="007158C0" w:rsidRPr="00A86E82" w:rsidRDefault="007158C0" w:rsidP="007158C0">
      <w:pPr>
        <w:rPr>
          <w:b/>
          <w:bCs/>
          <w:lang w:eastAsia="ko-KR"/>
        </w:rPr>
      </w:pPr>
      <w:r w:rsidRPr="00A86E82">
        <w:rPr>
          <w:b/>
          <w:bCs/>
        </w:rPr>
        <w:t>AF requested TSC QoS:</w:t>
      </w:r>
    </w:p>
    <w:p w14:paraId="7BCF6E2D" w14:textId="64D15841" w:rsidR="007158C0" w:rsidRDefault="007158C0" w:rsidP="007158C0">
      <w:pPr>
        <w:rPr>
          <w:lang w:eastAsia="ko-KR"/>
        </w:rPr>
      </w:pPr>
      <w:r>
        <w:rPr>
          <w:lang w:eastAsia="ko-KR"/>
        </w:rPr>
        <w:t>The following procedure is used to expose 5GS information to aid the AF in formulating a request for TSC QoS (step </w:t>
      </w:r>
      <w:ins w:id="32" w:author="Nokia" w:date="2020-09-28T20:47:00Z">
        <w:r w:rsidR="00BE73CF">
          <w:rPr>
            <w:lang w:eastAsia="ko-KR"/>
          </w:rPr>
          <w:t>2</w:t>
        </w:r>
      </w:ins>
      <w:del w:id="33" w:author="Nokia" w:date="2020-09-28T20:47:00Z">
        <w:r w:rsidDel="00BE73CF">
          <w:rPr>
            <w:lang w:eastAsia="ko-KR"/>
          </w:rPr>
          <w:delText>3</w:delText>
        </w:r>
      </w:del>
      <w:r>
        <w:rPr>
          <w:lang w:eastAsia="ko-KR"/>
        </w:rPr>
        <w:t xml:space="preserve"> of Figure 6.5.3-1).</w:t>
      </w:r>
    </w:p>
    <w:p w14:paraId="5FC2AB68" w14:textId="603A134C" w:rsidR="007158C0" w:rsidRPr="003E26E9" w:rsidDel="00BE73CF" w:rsidRDefault="007158C0" w:rsidP="007158C0">
      <w:pPr>
        <w:rPr>
          <w:moveFrom w:id="34" w:author="Nokia" w:date="2020-09-28T20:50:00Z"/>
        </w:rPr>
      </w:pPr>
      <w:moveFromRangeStart w:id="35" w:author="Nokia" w:date="2020-09-28T20:50:00Z" w:name="move52218638"/>
      <w:moveFrom w:id="36" w:author="Nokia" w:date="2020-09-28T20:50:00Z">
        <w:r w:rsidRPr="003E26E9" w:rsidDel="00BE73CF">
          <w:t xml:space="preserve">Since the </w:t>
        </w:r>
        <w:r w:rsidDel="00BE73CF">
          <w:t>"</w:t>
        </w:r>
        <w:r w:rsidRPr="003E26E9" w:rsidDel="00BE73CF">
          <w:t>Minimum 5GS Delay supported</w:t>
        </w:r>
        <w:r w:rsidDel="00BE73CF">
          <w:t>" and "Maximum 5GS Delay supported"</w:t>
        </w:r>
        <w:r w:rsidRPr="003E26E9" w:rsidDel="00BE73CF">
          <w:t xml:space="preserve"> are dependent on UE residence time, the following is supported to report this information:</w:t>
        </w:r>
      </w:moveFrom>
    </w:p>
    <w:moveFromRangeEnd w:id="35"/>
    <w:p w14:paraId="4A36A6BF" w14:textId="1BA17A0E" w:rsidR="007158C0" w:rsidRDefault="007158C0" w:rsidP="007158C0">
      <w:pPr>
        <w:pStyle w:val="B1"/>
      </w:pPr>
      <w:r>
        <w:t>1.</w:t>
      </w:r>
      <w:r>
        <w:tab/>
      </w:r>
      <w:moveFromRangeStart w:id="37" w:author="Nokia" w:date="2020-09-28T20:51:00Z" w:name="move52218700"/>
      <w:moveFrom w:id="38" w:author="Nokia" w:date="2020-09-28T20:51:00Z">
        <w:r w:rsidDel="00BE73CF">
          <w:t>The AF may specify in the Nnef_TSC_Capability_Request, one or more MAC addresses of devices, GPSIs or IP addresses. Note some of these MAC addresses may belong to devices connected via a UE, and some to devices connected via the DN as the AF may be unaware of network topology.</w:t>
        </w:r>
      </w:moveFrom>
      <w:moveFromRangeEnd w:id="37"/>
    </w:p>
    <w:p w14:paraId="2DA7D1CB" w14:textId="3F2E96BD" w:rsidR="007158C0" w:rsidDel="00E5731D" w:rsidRDefault="007158C0" w:rsidP="00E5731D">
      <w:pPr>
        <w:pStyle w:val="B1"/>
        <w:rPr>
          <w:moveFrom w:id="39" w:author="Nokia" w:date="2020-09-28T21:22:00Z"/>
        </w:rPr>
      </w:pPr>
      <w:r>
        <w:t>2.</w:t>
      </w:r>
      <w:r>
        <w:tab/>
      </w:r>
      <w:moveFromRangeStart w:id="40" w:author="Nokia" w:date="2020-09-28T21:22:00Z" w:name="move52220589"/>
      <w:moveFrom w:id="41" w:author="Nokia" w:date="2020-09-28T21:22:00Z">
        <w:r w:rsidDel="00E5731D">
          <w:t>For devices where UPF MAC learning has detected the AF requested MAC address as a Source Address in an uplink frame (and hence the device is connected via the associated PDU session), or where the IP address and GPSI is associated with a UE, the 5GS provides in the Nnef_TSC_Capability_Response:</w:t>
        </w:r>
      </w:moveFrom>
    </w:p>
    <w:p w14:paraId="1A281B83" w14:textId="121FF92C" w:rsidR="007158C0" w:rsidDel="00E5731D" w:rsidRDefault="007158C0" w:rsidP="00E5731D">
      <w:pPr>
        <w:pStyle w:val="B1"/>
        <w:rPr>
          <w:moveFrom w:id="42" w:author="Nokia" w:date="2020-09-28T21:22:00Z"/>
        </w:rPr>
      </w:pPr>
      <w:moveFrom w:id="43" w:author="Nokia" w:date="2020-09-28T21:22:00Z">
        <w:r w:rsidDel="00E5731D">
          <w:t>a.</w:t>
        </w:r>
        <w:r w:rsidDel="00E5731D">
          <w:tab/>
          <w:t>The "minimum 5GS delay supported" and "maximum 5GS delay supported", taking into account UE Residence time and the delay associated with a TSC 5QI.</w:t>
        </w:r>
      </w:moveFrom>
    </w:p>
    <w:p w14:paraId="0FB41E00" w14:textId="6C96B080" w:rsidR="007158C0" w:rsidRDefault="007158C0" w:rsidP="00E5731D">
      <w:pPr>
        <w:pStyle w:val="B1"/>
      </w:pPr>
      <w:moveFrom w:id="44" w:author="Nokia" w:date="2020-09-28T21:22:00Z">
        <w:r w:rsidDel="00E5731D">
          <w:t>3.</w:t>
        </w:r>
        <w:r w:rsidDel="00E5731D">
          <w:tab/>
          <w:t>For other devices (those whose MAC address has not been detected by the UPF as a Source Address in an uplink frame), or where the IP address or GPSI is not recognized, the 5GS indicates in the Nnef_TSC_Capability_Response that the device is not connected via a PDU Session.</w:t>
        </w:r>
      </w:moveFrom>
      <w:moveFromRangeEnd w:id="40"/>
    </w:p>
    <w:p w14:paraId="0BEF9C54" w14:textId="77777777" w:rsidR="007158C0" w:rsidRDefault="007158C0" w:rsidP="007158C0">
      <w:r>
        <w:t>The information provided in the Capability Response can aid the AF in formulating a request for TSC QoS by allowing the AF to:</w:t>
      </w:r>
    </w:p>
    <w:p w14:paraId="024CEA15" w14:textId="77777777" w:rsidR="007158C0" w:rsidRDefault="007158C0" w:rsidP="007158C0">
      <w:pPr>
        <w:pStyle w:val="B1"/>
      </w:pPr>
      <w:r>
        <w:t>1.</w:t>
      </w:r>
      <w:r>
        <w:tab/>
        <w:t>Request</w:t>
      </w:r>
      <w:del w:id="45" w:author="Nokia" w:date="2020-09-28T21:11:00Z">
        <w:r w:rsidDel="00CC34AE">
          <w:delText>ing</w:delText>
        </w:r>
      </w:del>
      <w:r>
        <w:t xml:space="preserve"> delay based on 5GS reported minimum and maximum delay (between two UE(s) or UE and DN) for PDU Sessions.</w:t>
      </w:r>
    </w:p>
    <w:p w14:paraId="5BBCD782" w14:textId="77777777" w:rsidR="007158C0" w:rsidRDefault="007158C0" w:rsidP="007158C0">
      <w:pPr>
        <w:pStyle w:val="B1"/>
      </w:pPr>
      <w:r>
        <w:t>2.</w:t>
      </w:r>
      <w:r>
        <w:tab/>
        <w:t>Specify in the request for QoS, the relevant MAC address, GPSI or IP address.</w:t>
      </w:r>
    </w:p>
    <w:p w14:paraId="76A472B0" w14:textId="77777777" w:rsidR="007158C0" w:rsidRPr="007E4F7D" w:rsidRDefault="007158C0" w:rsidP="007158C0">
      <w:pPr>
        <w:pStyle w:val="NO"/>
        <w:rPr>
          <w:lang w:eastAsia="ko-KR"/>
        </w:rPr>
      </w:pPr>
      <w:r>
        <w:rPr>
          <w:lang w:eastAsia="ko-KR"/>
        </w:rPr>
        <w:t>NOTE:</w:t>
      </w:r>
      <w:r>
        <w:rPr>
          <w:lang w:eastAsia="ko-KR"/>
        </w:rPr>
        <w:tab/>
        <w:t>For Ethernet PDU sessions, "UE MAC address" is a required input parameter for the Nnef_AFsessionWithQoS_Create service operation - see TS 23.502 </w:t>
      </w:r>
      <w:r>
        <w:t>[3]</w:t>
      </w:r>
      <w:r>
        <w:rPr>
          <w:lang w:eastAsia="ko-KR"/>
        </w:rPr>
        <w:t>, clause 5.2.6.9.2.</w:t>
      </w:r>
    </w:p>
    <w:p w14:paraId="1DD0C054" w14:textId="0277ED5B" w:rsidR="007158C0" w:rsidRPr="0045375E" w:rsidDel="00E13727" w:rsidRDefault="007158C0" w:rsidP="007158C0">
      <w:pPr>
        <w:pStyle w:val="EditorsNote"/>
        <w:rPr>
          <w:del w:id="46" w:author="Nokia" w:date="2020-09-28T19:43:00Z"/>
        </w:rPr>
      </w:pPr>
      <w:del w:id="47" w:author="Nokia" w:date="2020-09-28T19:43:00Z">
        <w:r w:rsidRPr="0045375E" w:rsidDel="00E13727">
          <w:delText>Editor</w:delText>
        </w:r>
        <w:r w:rsidDel="00E13727">
          <w:delText>'</w:delText>
        </w:r>
        <w:r w:rsidRPr="0045375E" w:rsidDel="00E13727">
          <w:delText>s note:</w:delText>
        </w:r>
        <w:r w:rsidRPr="0045375E" w:rsidDel="00E13727">
          <w:tab/>
          <w:delText>How the NEF provides capability response based on support by other NFs is FFS or whether a more static approach that does not require the reporting described in Figure 6.5.3-2: TSC Capability exposure towards external AF is FFS.</w:delText>
        </w:r>
      </w:del>
    </w:p>
    <w:p w14:paraId="6C6F09B0" w14:textId="77777777" w:rsidR="007158C0" w:rsidRDefault="007158C0" w:rsidP="007158C0">
      <w:pPr>
        <w:pStyle w:val="TH"/>
      </w:pPr>
      <w:r>
        <w:rPr>
          <w:rFonts w:ascii="Times New Roman" w:hAnsi="Times New Roman"/>
          <w:color w:val="000000"/>
          <w:lang w:eastAsia="ja-JP"/>
        </w:rPr>
        <w:object w:dxaOrig="6396" w:dyaOrig="5412" w14:anchorId="0F8D3FB1">
          <v:shape id="_x0000_i1026" type="#_x0000_t75" style="width:320pt;height:270.5pt" o:ole="">
            <v:imagedata r:id="rId16" o:title=""/>
          </v:shape>
          <o:OLEObject Type="Embed" ProgID="Visio.Drawing.15" ShapeID="_x0000_i1026" DrawAspect="Content" ObjectID="_1663158447" r:id="rId17"/>
        </w:object>
      </w:r>
    </w:p>
    <w:p w14:paraId="7AD3A776" w14:textId="77777777" w:rsidR="007158C0" w:rsidRDefault="007158C0" w:rsidP="007158C0">
      <w:pPr>
        <w:pStyle w:val="TF"/>
        <w:rPr>
          <w:lang w:eastAsia="ko-KR"/>
        </w:rPr>
      </w:pPr>
      <w:r>
        <w:t>Figure 6.5.32: TSC Capability exposure towards external AF</w:t>
      </w:r>
    </w:p>
    <w:p w14:paraId="24CC43E5" w14:textId="0BE68823" w:rsidR="007158C0" w:rsidRDefault="007158C0" w:rsidP="007158C0">
      <w:r>
        <w:t>The NEF obtains 5GS capability to support Determinists QoS for a PDU session using the PCF provided information and the local configuration in NEF. The AF receives 5GS bridge minimum and maximum delay information.</w:t>
      </w:r>
      <w:ins w:id="48" w:author="Nokia" w:date="2020-09-28T20:50:00Z">
        <w:r w:rsidR="00BE73CF">
          <w:t xml:space="preserve"> </w:t>
        </w:r>
      </w:ins>
      <w:moveToRangeStart w:id="49" w:author="Nokia" w:date="2020-09-28T20:50:00Z" w:name="move52218638"/>
      <w:moveTo w:id="50" w:author="Nokia" w:date="2020-09-28T20:50:00Z">
        <w:r w:rsidR="00BE73CF" w:rsidRPr="003E26E9">
          <w:t xml:space="preserve">Since the </w:t>
        </w:r>
        <w:r w:rsidR="00BE73CF">
          <w:t>"</w:t>
        </w:r>
        <w:r w:rsidR="00BE73CF" w:rsidRPr="003E26E9">
          <w:t>Minimum 5GS Delay supported</w:t>
        </w:r>
        <w:r w:rsidR="00BE73CF">
          <w:t>" and "Maximum 5GS Delay supported"</w:t>
        </w:r>
        <w:r w:rsidR="00BE73CF" w:rsidRPr="003E26E9">
          <w:t xml:space="preserve"> are dependent on UE residence time, </w:t>
        </w:r>
        <w:del w:id="51" w:author="Nokia" w:date="2020-10-02T07:01:00Z">
          <w:r w:rsidR="00BE73CF" w:rsidRPr="003E26E9" w:rsidDel="003D5B79">
            <w:delText xml:space="preserve">the following is supported to report </w:delText>
          </w:r>
        </w:del>
        <w:r w:rsidR="00BE73CF" w:rsidRPr="003E26E9">
          <w:t>this information</w:t>
        </w:r>
      </w:moveTo>
      <w:ins w:id="52" w:author="Nokia" w:date="2020-10-02T07:01:00Z">
        <w:r w:rsidR="003D5B79">
          <w:t xml:space="preserve"> is reported as part of the capability exposure procedure</w:t>
        </w:r>
      </w:ins>
      <w:moveTo w:id="53" w:author="Nokia" w:date="2020-09-28T20:50:00Z">
        <w:r w:rsidR="00BE73CF" w:rsidRPr="003E26E9">
          <w:t>:</w:t>
        </w:r>
      </w:moveTo>
      <w:moveToRangeEnd w:id="49"/>
    </w:p>
    <w:p w14:paraId="4B555C91" w14:textId="7CBFDFC1" w:rsidR="007158C0" w:rsidRDefault="00BE73CF" w:rsidP="007158C0">
      <w:ins w:id="54" w:author="Nokia" w:date="2020-09-28T20:50:00Z">
        <w:r>
          <w:t>Procedure</w:t>
        </w:r>
      </w:ins>
      <w:del w:id="55" w:author="Nokia" w:date="2020-09-28T20:50:00Z">
        <w:r w:rsidR="007158C0" w:rsidDel="00BE73CF">
          <w:delText>Method 1</w:delText>
        </w:r>
      </w:del>
      <w:r w:rsidR="007158C0">
        <w:t xml:space="preserve"> for 5GS </w:t>
      </w:r>
      <w:ins w:id="56" w:author="Nokia" w:date="2020-09-28T20:51:00Z">
        <w:r>
          <w:t xml:space="preserve">TSC </w:t>
        </w:r>
      </w:ins>
      <w:r w:rsidR="007158C0">
        <w:t>Capability exposure towards AF:</w:t>
      </w:r>
    </w:p>
    <w:p w14:paraId="24CCFF3E" w14:textId="0FC26DB0" w:rsidR="007158C0" w:rsidRDefault="007158C0" w:rsidP="007158C0">
      <w:pPr>
        <w:pStyle w:val="B1"/>
      </w:pPr>
      <w:r>
        <w:t>1.</w:t>
      </w:r>
      <w:r>
        <w:tab/>
        <w:t xml:space="preserve">The AF requests the 5GS Capabilities to support Determinists QoS. </w:t>
      </w:r>
      <w:del w:id="57" w:author="Nokia" w:date="2020-10-02T07:03:00Z">
        <w:r w:rsidDel="003D5B79">
          <w:delText xml:space="preserve">The AF provides </w:delText>
        </w:r>
      </w:del>
      <w:del w:id="58" w:author="Nokia" w:date="2020-10-02T07:02:00Z">
        <w:r w:rsidDel="003D5B79">
          <w:delText xml:space="preserve">the </w:delText>
        </w:r>
      </w:del>
      <w:del w:id="59" w:author="Nokia" w:date="2020-10-02T07:03:00Z">
        <w:r w:rsidDel="003D5B79">
          <w:delText>UE MAC address or the GPSI and the Application Identifier (VIAPA).</w:delText>
        </w:r>
      </w:del>
      <w:moveToRangeStart w:id="60" w:author="Nokia" w:date="2020-09-28T20:51:00Z" w:name="move52218700"/>
      <w:moveTo w:id="61" w:author="Nokia" w:date="2020-09-28T20:51:00Z">
        <w:r w:rsidR="00BE73CF">
          <w:t>The AF</w:t>
        </w:r>
      </w:moveTo>
      <w:r w:rsidR="00731A45">
        <w:rPr>
          <w:lang w:val="en-US"/>
        </w:rPr>
        <w:t xml:space="preserve"> </w:t>
      </w:r>
      <w:moveTo w:id="62" w:author="Nokia" w:date="2020-09-28T20:51:00Z">
        <w:del w:id="63" w:author="Nokia" w:date="2020-09-28T21:23:00Z">
          <w:r w:rsidR="00BE73CF" w:rsidDel="00E5731D">
            <w:delText xml:space="preserve"> may </w:delText>
          </w:r>
        </w:del>
        <w:del w:id="64" w:author="Nokia" w:date="2020-10-02T07:03:00Z">
          <w:r w:rsidR="00BE73CF" w:rsidDel="003D5B79">
            <w:delText>specif</w:delText>
          </w:r>
        </w:del>
        <w:del w:id="65" w:author="Nokia" w:date="2020-09-28T21:23:00Z">
          <w:r w:rsidR="00BE73CF" w:rsidDel="00E5731D">
            <w:delText>y</w:delText>
          </w:r>
        </w:del>
      </w:moveTo>
      <w:ins w:id="66" w:author="Nokia" w:date="2020-10-02T07:03:00Z">
        <w:r w:rsidR="003D5B79">
          <w:rPr>
            <w:lang w:val="en-US"/>
          </w:rPr>
          <w:t>includes</w:t>
        </w:r>
      </w:ins>
      <w:moveTo w:id="67" w:author="Nokia" w:date="2020-09-28T20:51:00Z">
        <w:r w:rsidR="00BE73CF">
          <w:t xml:space="preserve"> </w:t>
        </w:r>
      </w:moveTo>
      <w:ins w:id="68" w:author="Nokia" w:date="2020-10-02T07:02:00Z">
        <w:r w:rsidR="003D5B79">
          <w:t xml:space="preserve">one or more MAC addresses of devices, GPSIs or IP addresses </w:t>
        </w:r>
      </w:ins>
      <w:moveTo w:id="69" w:author="Nokia" w:date="2020-09-28T20:51:00Z">
        <w:r w:rsidR="00BE73CF">
          <w:t xml:space="preserve">in the </w:t>
        </w:r>
        <w:proofErr w:type="spellStart"/>
        <w:r w:rsidR="00BE73CF">
          <w:t>Nnef_TSC_Capability_Request</w:t>
        </w:r>
        <w:proofErr w:type="spellEnd"/>
        <w:r w:rsidR="00BE73CF">
          <w:t>, one or more MAC addresses of devices, GPSIs or IP addresses.</w:t>
        </w:r>
      </w:moveTo>
      <w:ins w:id="70" w:author="Nokia" w:date="2020-09-28T20:52:00Z">
        <w:r w:rsidR="00BE73CF">
          <w:rPr>
            <w:lang w:val="en-US"/>
          </w:rPr>
          <w:t xml:space="preserve"> It</w:t>
        </w:r>
      </w:ins>
      <w:ins w:id="71" w:author="Nokia" w:date="2020-09-28T21:23:00Z">
        <w:r w:rsidR="00E5731D">
          <w:rPr>
            <w:lang w:val="en-US"/>
          </w:rPr>
          <w:t xml:space="preserve"> </w:t>
        </w:r>
      </w:ins>
      <w:ins w:id="72" w:author="Nokia" w:date="2020-09-28T20:52:00Z">
        <w:r w:rsidR="00BE73CF">
          <w:rPr>
            <w:lang w:val="en-US"/>
          </w:rPr>
          <w:t xml:space="preserve">also </w:t>
        </w:r>
      </w:ins>
      <w:ins w:id="73" w:author="Nokia" w:date="2020-10-02T07:03:00Z">
        <w:r w:rsidR="003D5B79">
          <w:rPr>
            <w:lang w:val="en-US"/>
          </w:rPr>
          <w:t>includes</w:t>
        </w:r>
      </w:ins>
      <w:ins w:id="74" w:author="Nokia" w:date="2020-09-28T20:52:00Z">
        <w:r w:rsidR="00BE73CF">
          <w:rPr>
            <w:lang w:val="en-US"/>
          </w:rPr>
          <w:t xml:space="preserve"> </w:t>
        </w:r>
      </w:ins>
      <w:ins w:id="75" w:author="Nokia" w:date="2020-09-28T21:24:00Z">
        <w:r w:rsidR="00E5731D">
          <w:rPr>
            <w:lang w:val="en-US"/>
          </w:rPr>
          <w:t>an</w:t>
        </w:r>
      </w:ins>
      <w:ins w:id="76" w:author="Nokia" w:date="2020-09-28T20:52:00Z">
        <w:r w:rsidR="00BE73CF">
          <w:rPr>
            <w:lang w:val="en-US"/>
          </w:rPr>
          <w:t xml:space="preserve"> Application Identifier. </w:t>
        </w:r>
      </w:ins>
      <w:moveTo w:id="77" w:author="Nokia" w:date="2020-09-28T20:51:00Z">
        <w:r w:rsidR="00BE73CF">
          <w:t xml:space="preserve"> Note some of these MAC addresses may belong to devices connected via a UE, and some to devices connected via the DN as the AF may be unaware of network topology.</w:t>
        </w:r>
      </w:moveTo>
      <w:moveToRangeEnd w:id="60"/>
    </w:p>
    <w:p w14:paraId="6768BBD2" w14:textId="4A375AE8" w:rsidR="007158C0" w:rsidRPr="005D6196" w:rsidRDefault="007158C0" w:rsidP="005D6196">
      <w:pPr>
        <w:pStyle w:val="B1"/>
      </w:pPr>
      <w:r>
        <w:t>2.</w:t>
      </w:r>
      <w:r>
        <w:tab/>
        <w:t xml:space="preserve">The NEF </w:t>
      </w:r>
      <w:del w:id="78" w:author="Nokia" w:date="2020-09-28T21:02:00Z">
        <w:r w:rsidDel="003D4684">
          <w:delText xml:space="preserve">checks </w:delText>
        </w:r>
      </w:del>
      <w:r>
        <w:t>finds the PCF</w:t>
      </w:r>
      <w:ins w:id="79" w:author="Nokia" w:date="2020-09-29T13:14:00Z">
        <w:r w:rsidR="000717A4">
          <w:rPr>
            <w:lang w:val="en-US"/>
          </w:rPr>
          <w:t xml:space="preserve"> (eg: by using the BSF)</w:t>
        </w:r>
      </w:ins>
      <w:r>
        <w:t xml:space="preserve"> that serves the PDU session</w:t>
      </w:r>
      <w:del w:id="80" w:author="Nokia" w:date="2020-09-28T21:13:00Z">
        <w:r w:rsidDel="00CC34AE">
          <w:delText>,</w:delText>
        </w:r>
      </w:del>
      <w:ins w:id="81" w:author="Nokia" w:date="2020-09-28T21:13:00Z">
        <w:r w:rsidR="00CC34AE">
          <w:rPr>
            <w:lang w:val="en-US"/>
          </w:rPr>
          <w:t xml:space="preserve"> and</w:t>
        </w:r>
      </w:ins>
      <w:r>
        <w:t xml:space="preserve"> then NEF </w:t>
      </w:r>
      <w:ins w:id="82" w:author="Nokia" w:date="2020-09-28T21:03:00Z">
        <w:r w:rsidR="003D4684">
          <w:rPr>
            <w:lang w:val="en-US"/>
          </w:rPr>
          <w:t xml:space="preserve">sends </w:t>
        </w:r>
      </w:ins>
      <w:ins w:id="83" w:author="Nokia" w:date="2020-09-28T21:04:00Z">
        <w:r w:rsidR="003D4684">
          <w:rPr>
            <w:lang w:val="en-US"/>
          </w:rPr>
          <w:t xml:space="preserve">a </w:t>
        </w:r>
      </w:ins>
      <w:r>
        <w:t>request</w:t>
      </w:r>
      <w:ins w:id="84" w:author="Nokia" w:date="2020-09-28T21:04:00Z">
        <w:r w:rsidR="003D4684">
          <w:rPr>
            <w:lang w:val="en-US"/>
          </w:rPr>
          <w:t xml:space="preserve"> to the</w:t>
        </w:r>
      </w:ins>
      <w:del w:id="85" w:author="Nokia" w:date="2020-09-28T21:04:00Z">
        <w:r w:rsidDel="003D4684">
          <w:delText>s</w:delText>
        </w:r>
      </w:del>
      <w:r>
        <w:t xml:space="preserve"> PCF </w:t>
      </w:r>
      <w:del w:id="86" w:author="Nokia" w:date="2020-09-28T21:08:00Z">
        <w:r w:rsidDel="0045486E">
          <w:delText>whether a UE-DS-TT residence time can be provided.</w:delText>
        </w:r>
      </w:del>
      <w:ins w:id="87" w:author="Nokia" w:date="2020-09-28T21:09:00Z">
        <w:r w:rsidR="0045486E" w:rsidRPr="0045486E">
          <w:t xml:space="preserve"> </w:t>
        </w:r>
      </w:ins>
    </w:p>
    <w:p w14:paraId="37FA6060" w14:textId="31DAF568" w:rsidR="007158C0" w:rsidRDefault="007158C0" w:rsidP="007158C0">
      <w:pPr>
        <w:pStyle w:val="B1"/>
      </w:pPr>
      <w:r>
        <w:t>3.</w:t>
      </w:r>
      <w:r>
        <w:tab/>
      </w:r>
      <w:ins w:id="88" w:author="Nokia" w:date="2020-09-28T21:33:00Z">
        <w:r w:rsidR="00356A09">
          <w:rPr>
            <w:lang w:val="en-US"/>
          </w:rPr>
          <w:t xml:space="preserve">If </w:t>
        </w:r>
      </w:ins>
      <w:ins w:id="89" w:author="Nokia" w:date="2020-09-28T21:34:00Z">
        <w:r w:rsidR="00356A09">
          <w:rPr>
            <w:lang w:val="en-US"/>
          </w:rPr>
          <w:t xml:space="preserve">the UE-DS-TT has reported a residence time and the PCF indicates TSC QoS is supported for the Application Identifier, then </w:t>
        </w:r>
      </w:ins>
      <w:del w:id="90" w:author="Nokia" w:date="2020-09-28T21:35:00Z">
        <w:r w:rsidDel="00356A09">
          <w:delText>T</w:delText>
        </w:r>
      </w:del>
      <w:ins w:id="91" w:author="Nokia" w:date="2020-09-28T21:35:00Z">
        <w:r w:rsidR="00356A09">
          <w:rPr>
            <w:lang w:val="en-US"/>
          </w:rPr>
          <w:t>t</w:t>
        </w:r>
      </w:ins>
      <w:r>
        <w:t>he PCF provides the UE-DS-TT Residence time</w:t>
      </w:r>
      <w:ins w:id="92" w:author="Nokia" w:date="2020-09-28T21:21:00Z">
        <w:r w:rsidR="00E5731D">
          <w:rPr>
            <w:lang w:val="en-US"/>
          </w:rPr>
          <w:t xml:space="preserve"> and</w:t>
        </w:r>
      </w:ins>
      <w:ins w:id="93" w:author="Nokia" w:date="2020-09-28T21:22:00Z">
        <w:r w:rsidR="00E5731D">
          <w:rPr>
            <w:lang w:val="en-US"/>
          </w:rPr>
          <w:t xml:space="preserve"> TSC QoS information</w:t>
        </w:r>
      </w:ins>
      <w:ins w:id="94" w:author="Nokia" w:date="2020-09-28T21:24:00Z">
        <w:r w:rsidR="00E5731D">
          <w:rPr>
            <w:lang w:val="en-US"/>
          </w:rPr>
          <w:t xml:space="preserve"> for the AF Identif</w:t>
        </w:r>
      </w:ins>
      <w:ins w:id="95" w:author="Nokia" w:date="2020-09-30T21:23:00Z">
        <w:r w:rsidR="00571791">
          <w:rPr>
            <w:lang w:val="en-US"/>
          </w:rPr>
          <w:t>i</w:t>
        </w:r>
      </w:ins>
      <w:ins w:id="96" w:author="Nokia" w:date="2020-09-28T21:24:00Z">
        <w:r w:rsidR="00E5731D">
          <w:rPr>
            <w:lang w:val="en-US"/>
          </w:rPr>
          <w:t>er</w:t>
        </w:r>
      </w:ins>
      <w:ins w:id="97" w:author="Nokia" w:date="2020-09-28T21:22:00Z">
        <w:r w:rsidR="00E5731D">
          <w:rPr>
            <w:lang w:val="en-US"/>
          </w:rPr>
          <w:t xml:space="preserve"> to the NEF</w:t>
        </w:r>
      </w:ins>
      <w:ins w:id="98" w:author="Nokia" w:date="2020-09-28T21:08:00Z">
        <w:r w:rsidR="0045486E">
          <w:rPr>
            <w:lang w:val="en-US"/>
          </w:rPr>
          <w:t xml:space="preserve">. </w:t>
        </w:r>
      </w:ins>
      <w:del w:id="99" w:author="Nokia" w:date="2020-09-28T21:08:00Z">
        <w:r w:rsidDel="0045486E">
          <w:delText xml:space="preserve"> for the DS-TT port</w:delText>
        </w:r>
      </w:del>
      <w:del w:id="100" w:author="Nokia" w:date="2020-09-28T21:03:00Z">
        <w:r w:rsidDel="003D4684">
          <w:delText xml:space="preserve"> MAC address if available.</w:delText>
        </w:r>
      </w:del>
    </w:p>
    <w:p w14:paraId="6BFE121D" w14:textId="55494AD1" w:rsidR="00E5731D" w:rsidDel="0045486E" w:rsidRDefault="007158C0" w:rsidP="00E5731D">
      <w:pPr>
        <w:pStyle w:val="B1"/>
        <w:rPr>
          <w:moveTo w:id="101" w:author="Nokia" w:date="2020-09-28T21:22:00Z"/>
        </w:rPr>
      </w:pPr>
      <w:r>
        <w:t>4.</w:t>
      </w:r>
      <w:r>
        <w:tab/>
      </w:r>
      <w:moveToRangeStart w:id="102" w:author="Nokia" w:date="2020-09-28T21:22:00Z" w:name="move52220589"/>
      <w:moveTo w:id="103" w:author="Nokia" w:date="2020-09-28T21:22:00Z">
        <w:r w:rsidR="00E5731D" w:rsidDel="0045486E">
          <w:t>For devices where UPF MAC learning has detected the AF requested MAC address as a Source Address in an uplink frame (and hence the device is connected via the associated PDU session), or where the IP address and GPSI is associated with a UE</w:t>
        </w:r>
      </w:moveTo>
      <w:ins w:id="104" w:author="Nokia" w:date="2020-09-29T13:35:00Z">
        <w:r w:rsidR="00BA1B9C">
          <w:rPr>
            <w:lang w:val="en-US"/>
          </w:rPr>
          <w:t xml:space="preserve"> (and hence the BSF found a PCF for the UE address/GPSI</w:t>
        </w:r>
      </w:ins>
      <w:moveTo w:id="105" w:author="Nokia" w:date="2020-09-28T21:22:00Z">
        <w:r w:rsidR="00E5731D" w:rsidDel="0045486E">
          <w:t xml:space="preserve">, the </w:t>
        </w:r>
      </w:moveTo>
      <w:ins w:id="106" w:author="Nokia" w:date="2020-09-29T13:33:00Z">
        <w:r w:rsidR="00BA1B9C">
          <w:rPr>
            <w:lang w:val="en-US"/>
          </w:rPr>
          <w:t>NEF</w:t>
        </w:r>
      </w:ins>
      <w:moveTo w:id="107" w:author="Nokia" w:date="2020-09-28T21:22:00Z">
        <w:del w:id="108" w:author="Nokia" w:date="2020-09-29T13:33:00Z">
          <w:r w:rsidR="00E5731D" w:rsidDel="00BA1B9C">
            <w:delText>5GS</w:delText>
          </w:r>
        </w:del>
        <w:r w:rsidR="00E5731D" w:rsidDel="0045486E">
          <w:t xml:space="preserve"> provides in the Nnef_TSC_Capability_Response:</w:t>
        </w:r>
      </w:moveTo>
    </w:p>
    <w:p w14:paraId="0D09C6DE" w14:textId="580D46E2" w:rsidR="00E5731D" w:rsidDel="0045486E" w:rsidRDefault="00E5731D" w:rsidP="00E5731D">
      <w:pPr>
        <w:pStyle w:val="B1"/>
        <w:ind w:left="852"/>
        <w:rPr>
          <w:moveTo w:id="109" w:author="Nokia" w:date="2020-09-28T21:22:00Z"/>
        </w:rPr>
      </w:pPr>
      <w:moveTo w:id="110" w:author="Nokia" w:date="2020-09-28T21:22:00Z">
        <w:r w:rsidDel="0045486E">
          <w:t>a.</w:t>
        </w:r>
        <w:r w:rsidDel="0045486E">
          <w:tab/>
          <w:t>The "minimum 5GS delay supported" and "maximum 5GS delay supported"</w:t>
        </w:r>
        <w:del w:id="111" w:author="Nokia" w:date="2020-09-28T21:31:00Z">
          <w:r w:rsidDel="00356A09">
            <w:delText>,</w:delText>
          </w:r>
        </w:del>
        <w:r w:rsidDel="0045486E">
          <w:t xml:space="preserve"> </w:t>
        </w:r>
      </w:moveTo>
      <w:ins w:id="112" w:author="Nokia" w:date="2020-09-28T21:31:00Z">
        <w:r w:rsidR="00356A09">
          <w:t>for the Application Identifier</w:t>
        </w:r>
        <w:r w:rsidR="00356A09">
          <w:rPr>
            <w:lang w:val="en-US"/>
          </w:rPr>
          <w:t>,</w:t>
        </w:r>
        <w:r w:rsidR="00356A09" w:rsidDel="0045486E">
          <w:t xml:space="preserve"> </w:t>
        </w:r>
      </w:ins>
      <w:moveTo w:id="113" w:author="Nokia" w:date="2020-09-28T21:22:00Z">
        <w:r w:rsidDel="0045486E">
          <w:t>taking into account UE Residence time and the delay associated with a TSC 5QI.</w:t>
        </w:r>
      </w:moveTo>
    </w:p>
    <w:p w14:paraId="4B1EEE84" w14:textId="021DCD00" w:rsidR="00E5731D" w:rsidRDefault="00E5731D" w:rsidP="0004509F">
      <w:pPr>
        <w:pStyle w:val="B1"/>
        <w:ind w:hanging="1"/>
        <w:rPr>
          <w:moveTo w:id="114" w:author="Nokia" w:date="2020-09-28T21:22:00Z"/>
        </w:rPr>
      </w:pPr>
      <w:moveTo w:id="115" w:author="Nokia" w:date="2020-09-28T21:22:00Z">
        <w:del w:id="116" w:author="Nokia" w:date="2020-09-28T21:25:00Z">
          <w:r w:rsidDel="00E5731D">
            <w:delText>3.</w:delText>
          </w:r>
          <w:r w:rsidDel="00E5731D">
            <w:tab/>
          </w:r>
        </w:del>
        <w:r w:rsidDel="0045486E">
          <w:t xml:space="preserve">For other devices (those whose MAC address has not been detected by the UPF as a Source Address in an uplink frame), or where the IP address or GPSI is not recognized, the </w:t>
        </w:r>
      </w:moveTo>
      <w:ins w:id="117" w:author="Nokia" w:date="2020-09-28T21:30:00Z">
        <w:r w:rsidR="00356A09">
          <w:rPr>
            <w:lang w:val="en-US"/>
          </w:rPr>
          <w:t>NEF</w:t>
        </w:r>
      </w:ins>
      <w:moveTo w:id="118" w:author="Nokia" w:date="2020-09-28T21:22:00Z">
        <w:del w:id="119" w:author="Nokia" w:date="2020-09-28T21:30:00Z">
          <w:r w:rsidDel="00356A09">
            <w:delText>5GS</w:delText>
          </w:r>
        </w:del>
        <w:r w:rsidDel="0045486E">
          <w:t xml:space="preserve"> indicates in the Nnef_TSC_Capability_Response that the device is not connected via a PDU Session.</w:t>
        </w:r>
      </w:moveTo>
    </w:p>
    <w:moveToRangeEnd w:id="102"/>
    <w:p w14:paraId="1B500ABC" w14:textId="10652379" w:rsidR="007158C0" w:rsidRDefault="007158C0" w:rsidP="0004509F">
      <w:pPr>
        <w:pStyle w:val="B1"/>
        <w:ind w:hanging="1"/>
      </w:pPr>
      <w:del w:id="120" w:author="Nokia" w:date="2020-09-28T21:31:00Z">
        <w:r w:rsidDel="00356A09">
          <w:delText>If the DS-TT Residence time is provided, the NEF provides to the AF the minimum and maximum delay for the Application Identifier</w:delText>
        </w:r>
      </w:del>
      <w:r>
        <w:t>.</w:t>
      </w:r>
    </w:p>
    <w:p w14:paraId="68B88930" w14:textId="77777777" w:rsidR="007158C0" w:rsidRDefault="007158C0" w:rsidP="007158C0">
      <w:pPr>
        <w:pStyle w:val="NO"/>
      </w:pPr>
      <w:r>
        <w:lastRenderedPageBreak/>
        <w:t>NOTE 2:</w:t>
      </w:r>
      <w:r>
        <w:tab/>
        <w:t>NEF aggregates UE-DS-TT residence time and per QoS configured UE to UPF/NW-TT delay to determine the delay to be provided to the AF.</w:t>
      </w:r>
    </w:p>
    <w:p w14:paraId="0A73EDCD" w14:textId="2EFD9DB5" w:rsidR="007158C0" w:rsidRPr="007E4F7D" w:rsidRDefault="007158C0" w:rsidP="007158C0">
      <w:pPr>
        <w:pStyle w:val="EditorsNote"/>
        <w:rPr>
          <w:lang w:eastAsia="ko-KR"/>
        </w:rPr>
      </w:pPr>
      <w:bookmarkStart w:id="121" w:name="_Hlk52277973"/>
      <w:del w:id="122" w:author="Nokia" w:date="2020-09-28T21:32:00Z">
        <w:r w:rsidDel="00356A09">
          <w:rPr>
            <w:lang w:eastAsia="ko-KR"/>
          </w:rPr>
          <w:delText>Editor´s note:</w:delText>
        </w:r>
        <w:r w:rsidDel="00356A09">
          <w:rPr>
            <w:lang w:eastAsia="ko-KR"/>
          </w:rPr>
          <w:tab/>
          <w:delTex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delText>
        </w:r>
      </w:del>
      <w:r>
        <w:rPr>
          <w:lang w:eastAsia="ko-KR"/>
        </w:rPr>
        <w:t>.</w:t>
      </w:r>
    </w:p>
    <w:bookmarkEnd w:id="121"/>
    <w:p w14:paraId="1C769283" w14:textId="77777777" w:rsidR="007158C0" w:rsidRPr="00A86E82" w:rsidRDefault="007158C0" w:rsidP="007158C0">
      <w:pPr>
        <w:rPr>
          <w:b/>
          <w:bCs/>
        </w:rPr>
      </w:pPr>
      <w:r w:rsidRPr="00A86E82">
        <w:rPr>
          <w:b/>
          <w:bCs/>
        </w:rPr>
        <w:t xml:space="preserve">TSC </w:t>
      </w:r>
      <w:r w:rsidRPr="00A86E82">
        <w:rPr>
          <w:b/>
          <w:bCs/>
          <w:lang w:val="en-US"/>
        </w:rPr>
        <w:t>connectivity</w:t>
      </w:r>
      <w:r w:rsidRPr="00A86E82">
        <w:rPr>
          <w:b/>
          <w:bCs/>
        </w:rPr>
        <w:t xml:space="preserve"> monitoring:</w:t>
      </w:r>
    </w:p>
    <w:p w14:paraId="0BDF788B" w14:textId="77777777" w:rsidR="007158C0" w:rsidRPr="00901B07" w:rsidRDefault="007158C0" w:rsidP="007158C0">
      <w:pPr>
        <w:pStyle w:val="TH"/>
        <w:rPr>
          <w:lang w:val="en-US"/>
        </w:rPr>
      </w:pPr>
      <w:r>
        <w:object w:dxaOrig="5981" w:dyaOrig="4201" w14:anchorId="38D12C10">
          <v:shape id="_x0000_i1027" type="#_x0000_t75" style="width:298pt;height:211pt" o:ole="">
            <v:imagedata r:id="rId18" o:title=""/>
          </v:shape>
          <o:OLEObject Type="Embed" ProgID="Visio.Drawing.15" ShapeID="_x0000_i1027" DrawAspect="Content" ObjectID="_1663158448" r:id="rId19"/>
        </w:object>
      </w:r>
    </w:p>
    <w:p w14:paraId="172034E1" w14:textId="77777777" w:rsidR="007158C0" w:rsidRPr="00B812DD" w:rsidRDefault="007158C0" w:rsidP="007158C0">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4999610C" w14:textId="77777777" w:rsidR="007158C0" w:rsidRDefault="007158C0" w:rsidP="007158C0">
      <w:pPr>
        <w:pStyle w:val="B1"/>
      </w:pPr>
      <w:r>
        <w:t>1.</w:t>
      </w:r>
      <w:r>
        <w:tab/>
        <w:t>The AF sends Nnef_EventExposure_Subscribe Request to NEF to monitor the status of TSC connectivity via a set of events for a UE or group of UEs. The events are those listed in clause 4.15.3.1 of TS 23.502 [3].</w:t>
      </w:r>
    </w:p>
    <w:p w14:paraId="1C2CE3E0" w14:textId="77777777" w:rsidR="007158C0" w:rsidRDefault="007158C0" w:rsidP="007158C0">
      <w:pPr>
        <w:pStyle w:val="B1"/>
      </w:pPr>
      <w:r>
        <w:tab/>
        <w:t>Event Reporting Information defines the type of reporting requested (e.g. one-time reporting, periodic reporting or event based reporting, for Monitoring Events).</w:t>
      </w:r>
    </w:p>
    <w:p w14:paraId="012ECC0A" w14:textId="77777777" w:rsidR="007158C0" w:rsidRDefault="007158C0" w:rsidP="007158C0">
      <w:pPr>
        <w:pStyle w:val="B1"/>
      </w:pPr>
      <w:r>
        <w:t>2.</w:t>
      </w:r>
      <w:r>
        <w:tab/>
        <w:t>If the reporting event subscription is authorized by the NEF, the NEF sends the Subscribe Requests to the related NFs that detect the events, as described in TS 23.502 [3] procedures for subscription to these events.</w:t>
      </w:r>
    </w:p>
    <w:p w14:paraId="7B564FEE" w14:textId="77777777" w:rsidR="007158C0" w:rsidRDefault="007158C0" w:rsidP="007158C0">
      <w:pPr>
        <w:pStyle w:val="B1"/>
      </w:pPr>
      <w:r>
        <w:t>3.</w:t>
      </w:r>
      <w:r>
        <w:tab/>
        <w:t>The NEF sends Nnef_EventExposure_Subscribe Response to AF as described in TS 23.502 [3] procedures for subscription to these events.</w:t>
      </w:r>
    </w:p>
    <w:p w14:paraId="3945556C" w14:textId="77777777" w:rsidR="007158C0" w:rsidRDefault="007158C0" w:rsidP="007158C0">
      <w:pPr>
        <w:pStyle w:val="B1"/>
      </w:pPr>
      <w:r>
        <w:t>4.</w:t>
      </w:r>
      <w:r>
        <w:tab/>
        <w:t>The NFs detects the monitored event occurs and sends the event report to the NEF as described in TS 23.502 [3] procedures for subscription to these events.</w:t>
      </w:r>
    </w:p>
    <w:p w14:paraId="33EAEE45" w14:textId="77777777" w:rsidR="007158C0" w:rsidRDefault="007158C0" w:rsidP="007158C0">
      <w:pPr>
        <w:pStyle w:val="B1"/>
      </w:pPr>
      <w:r>
        <w:t>5.</w:t>
      </w:r>
      <w:r>
        <w:tab/>
        <w:t>The NEF sends to the AF the notification of TSC communication monitoring event changed as described in TS 23.502 [3] procedures for subscription to these events.</w:t>
      </w:r>
    </w:p>
    <w:p w14:paraId="56C3A555" w14:textId="77777777" w:rsidR="007158C0" w:rsidRPr="00654378" w:rsidRDefault="007158C0" w:rsidP="007158C0">
      <w:pPr>
        <w:pStyle w:val="Heading3"/>
      </w:pPr>
      <w:bookmarkStart w:id="123" w:name="_Toc30694654"/>
      <w:bookmarkStart w:id="124" w:name="_Toc43906677"/>
      <w:bookmarkStart w:id="125" w:name="_Toc43906793"/>
      <w:bookmarkStart w:id="126" w:name="_Toc44311919"/>
      <w:bookmarkStart w:id="127" w:name="_Toc50536562"/>
      <w:bookmarkStart w:id="128" w:name="_Toc50575315"/>
      <w:r w:rsidRPr="00654378">
        <w:t>6.</w:t>
      </w:r>
      <w:r>
        <w:t>5</w:t>
      </w:r>
      <w:r w:rsidRPr="00654378">
        <w:t>.4</w:t>
      </w:r>
      <w:r w:rsidRPr="00654378">
        <w:tab/>
        <w:t xml:space="preserve">Impacts on </w:t>
      </w:r>
      <w:r>
        <w:t>services, entities</w:t>
      </w:r>
      <w:r w:rsidRPr="00654378">
        <w:t xml:space="preserve"> and interfaces</w:t>
      </w:r>
      <w:bookmarkEnd w:id="123"/>
      <w:bookmarkEnd w:id="124"/>
      <w:bookmarkEnd w:id="125"/>
      <w:bookmarkEnd w:id="126"/>
      <w:bookmarkEnd w:id="127"/>
      <w:bookmarkEnd w:id="128"/>
    </w:p>
    <w:p w14:paraId="2AAA86AC" w14:textId="77777777" w:rsidR="007158C0" w:rsidRDefault="007158C0" w:rsidP="007158C0">
      <w:r>
        <w:t>Impacts on existing entities and interfaces</w:t>
      </w:r>
    </w:p>
    <w:p w14:paraId="6AFD3153" w14:textId="77777777" w:rsidR="007158C0" w:rsidRDefault="007158C0" w:rsidP="007158C0">
      <w:pPr>
        <w:rPr>
          <w:lang w:eastAsia="ko-KR"/>
        </w:rPr>
      </w:pPr>
      <w:r>
        <w:rPr>
          <w:lang w:eastAsia="ko-KR"/>
        </w:rPr>
        <w:t>The solution has the following impacts:</w:t>
      </w:r>
    </w:p>
    <w:p w14:paraId="0E5A29E0" w14:textId="77777777" w:rsidR="007158C0" w:rsidRDefault="007158C0" w:rsidP="007158C0">
      <w:pPr>
        <w:pStyle w:val="B1"/>
      </w:pPr>
      <w:r>
        <w:t>1.</w:t>
      </w:r>
      <w:r>
        <w:tab/>
        <w:t xml:space="preserve">An additional Nnef service is used to expose 5GS TSC capabilities to support Deterministic QoS. </w:t>
      </w:r>
    </w:p>
    <w:p w14:paraId="34053F6E" w14:textId="77777777" w:rsidR="007158C0" w:rsidRDefault="007158C0" w:rsidP="007158C0">
      <w:pPr>
        <w:pStyle w:val="B1"/>
      </w:pPr>
      <w:r>
        <w:t>2.</w:t>
      </w:r>
      <w:r>
        <w:tab/>
        <w:t>Additional parameters are included in existing messages in the "AF session with required QoS procedure" specified in the TS 23.502 [3] clause 4.15.6.6.</w:t>
      </w:r>
    </w:p>
    <w:p w14:paraId="485F3C9F" w14:textId="77777777" w:rsidR="007158C0" w:rsidRDefault="007158C0" w:rsidP="007158C0">
      <w:pPr>
        <w:pStyle w:val="B1"/>
      </w:pPr>
      <w:r>
        <w:t>3.</w:t>
      </w:r>
      <w:r>
        <w:tab/>
        <w:t>The PCF uses the additional AF supplied parameters to calculate a PCC rule.</w:t>
      </w:r>
    </w:p>
    <w:p w14:paraId="08A57B8D" w14:textId="77777777" w:rsidR="007158C0" w:rsidRDefault="007158C0" w:rsidP="007158C0">
      <w:pPr>
        <w:pStyle w:val="B1"/>
      </w:pPr>
      <w:r>
        <w:t>4.</w:t>
      </w:r>
      <w:r>
        <w:tab/>
        <w:t>"Burst Spread" is sent from the PCF to the SMF, which uses it to determine a Burst Spread TSCAI parameter.</w:t>
      </w:r>
    </w:p>
    <w:p w14:paraId="4F819741" w14:textId="553B3C31" w:rsidR="007158C0" w:rsidRDefault="007158C0" w:rsidP="007158C0">
      <w:pPr>
        <w:pStyle w:val="B1"/>
      </w:pPr>
      <w:r>
        <w:lastRenderedPageBreak/>
        <w:t>5.</w:t>
      </w:r>
      <w:r>
        <w:tab/>
        <w:t>Time Domain is provided from PCF to the SMF, which is used by the SMF to associate the QoS Flow to a Time Domain.</w:t>
      </w:r>
      <w:ins w:id="129" w:author="Nokia" w:date="2020-09-30T21:21:00Z">
        <w:r w:rsidR="00B80F8D">
          <w:rPr>
            <w:lang w:val="en-US"/>
          </w:rPr>
          <w:t xml:space="preserve"> </w:t>
        </w:r>
      </w:ins>
      <w:r>
        <w:t>The solution assumes that the 5GS can be made aware of the timing in the AF supplied Time Domain, this can be provided via Time Synchronization service as described in Solution #7.</w:t>
      </w:r>
    </w:p>
    <w:p w14:paraId="399479F2" w14:textId="77777777" w:rsidR="007158C0" w:rsidRDefault="007158C0" w:rsidP="007158C0">
      <w:pPr>
        <w:pStyle w:val="EditorsNote"/>
        <w:rPr>
          <w:lang w:eastAsia="ko-KR"/>
        </w:rPr>
      </w:pPr>
      <w:r>
        <w:t>Editor's note:</w:t>
      </w:r>
      <w:r>
        <w:tab/>
        <w:t>UE and UPF impacts are FFS.</w:t>
      </w:r>
    </w:p>
    <w:p w14:paraId="101710E2" w14:textId="77777777" w:rsidR="007158C0" w:rsidRDefault="007158C0" w:rsidP="007158C0">
      <w:pPr>
        <w:rPr>
          <w:lang w:eastAsia="ko-KR"/>
        </w:rPr>
      </w:pPr>
      <w:r>
        <w:rPr>
          <w:lang w:eastAsia="ko-KR"/>
        </w:rPr>
        <w:t>AF:</w:t>
      </w:r>
    </w:p>
    <w:p w14:paraId="5FEF6B04" w14:textId="77777777" w:rsidR="007158C0" w:rsidRDefault="007158C0" w:rsidP="007158C0">
      <w:pPr>
        <w:pStyle w:val="B1"/>
        <w:rPr>
          <w:lang w:eastAsia="ko-KR"/>
        </w:rPr>
      </w:pPr>
      <w:r>
        <w:rPr>
          <w:lang w:eastAsia="ko-KR"/>
        </w:rPr>
        <w:t>-</w:t>
      </w:r>
      <w:r>
        <w:rPr>
          <w:lang w:eastAsia="ko-KR"/>
        </w:rPr>
        <w:tab/>
        <w:t>Deliver TSC connectivity monitoring request message to NEF.</w:t>
      </w:r>
    </w:p>
    <w:p w14:paraId="7EE96C24" w14:textId="77777777" w:rsidR="007158C0" w:rsidRDefault="007158C0" w:rsidP="007158C0">
      <w:pPr>
        <w:pStyle w:val="B1"/>
        <w:rPr>
          <w:lang w:eastAsia="ko-KR"/>
        </w:rPr>
      </w:pPr>
      <w:r>
        <w:rPr>
          <w:lang w:eastAsia="ko-KR"/>
        </w:rPr>
        <w:t>-</w:t>
      </w:r>
      <w:r>
        <w:rPr>
          <w:lang w:eastAsia="ko-KR"/>
        </w:rPr>
        <w:tab/>
        <w:t>Deliver TSC QoS request with TSC QoS reference, TSC traffic pattern, and subscription to events to the PCF.</w:t>
      </w:r>
    </w:p>
    <w:p w14:paraId="37A7C412" w14:textId="1AA1EF14" w:rsidR="00076532" w:rsidDel="00076532" w:rsidRDefault="00076532" w:rsidP="006E72F7">
      <w:pPr>
        <w:pStyle w:val="Heading2"/>
        <w:ind w:left="0" w:firstLine="0"/>
        <w:rPr>
          <w:del w:id="130" w:author="Nokia" w:date="2020-09-24T13:52:00Z"/>
        </w:rPr>
      </w:pPr>
    </w:p>
    <w:p w14:paraId="28AA7B5C" w14:textId="6A26364E" w:rsidR="00E720E5" w:rsidRPr="00076532" w:rsidRDefault="00E720E5" w:rsidP="00571791">
      <w:pPr>
        <w:rPr>
          <w:lang w:val="x-none" w:eastAsia="ko-KR"/>
        </w:rPr>
      </w:pPr>
    </w:p>
    <w:sectPr w:rsidR="00E720E5" w:rsidRPr="00076532" w:rsidSect="000B455F">
      <w:foot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82060" w14:textId="77777777" w:rsidR="005B0EE3" w:rsidRDefault="005B0EE3">
      <w:r>
        <w:separator/>
      </w:r>
    </w:p>
  </w:endnote>
  <w:endnote w:type="continuationSeparator" w:id="0">
    <w:p w14:paraId="28E8A45A" w14:textId="77777777" w:rsidR="005B0EE3" w:rsidRDefault="005B0EE3">
      <w:r>
        <w:continuationSeparator/>
      </w:r>
    </w:p>
  </w:endnote>
  <w:endnote w:type="continuationNotice" w:id="1">
    <w:p w14:paraId="160FC415" w14:textId="77777777" w:rsidR="005B0EE3" w:rsidRDefault="005B0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56AC1" w14:textId="77777777" w:rsidR="005B0EE3" w:rsidRDefault="005B0EE3">
      <w:r>
        <w:separator/>
      </w:r>
    </w:p>
  </w:footnote>
  <w:footnote w:type="continuationSeparator" w:id="0">
    <w:p w14:paraId="07FC8CAB" w14:textId="77777777" w:rsidR="005B0EE3" w:rsidRDefault="005B0EE3">
      <w:r>
        <w:continuationSeparator/>
      </w:r>
    </w:p>
  </w:footnote>
  <w:footnote w:type="continuationNotice" w:id="1">
    <w:p w14:paraId="57A2B440" w14:textId="77777777" w:rsidR="005B0EE3" w:rsidRDefault="005B0E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5AA"/>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09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17A4"/>
    <w:rsid w:val="000731D8"/>
    <w:rsid w:val="000733BD"/>
    <w:rsid w:val="00073FBF"/>
    <w:rsid w:val="000741D7"/>
    <w:rsid w:val="0007428E"/>
    <w:rsid w:val="000743AD"/>
    <w:rsid w:val="000744A2"/>
    <w:rsid w:val="00074E76"/>
    <w:rsid w:val="000751A1"/>
    <w:rsid w:val="0007533A"/>
    <w:rsid w:val="0007541B"/>
    <w:rsid w:val="00075540"/>
    <w:rsid w:val="00075B15"/>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8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A09"/>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59F"/>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684"/>
    <w:rsid w:val="003D4CED"/>
    <w:rsid w:val="003D5310"/>
    <w:rsid w:val="003D5B79"/>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486E"/>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91"/>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64C"/>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196"/>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3BA"/>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932"/>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F7"/>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8C0"/>
    <w:rsid w:val="00715EA1"/>
    <w:rsid w:val="007163A6"/>
    <w:rsid w:val="007163AF"/>
    <w:rsid w:val="007169D8"/>
    <w:rsid w:val="00717536"/>
    <w:rsid w:val="00717703"/>
    <w:rsid w:val="00717889"/>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1A45"/>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4E4"/>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E9A"/>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54C"/>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1D5"/>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22"/>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0F8D"/>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1B9C"/>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3CF"/>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06C"/>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4AE"/>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C6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27"/>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E1A"/>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31D"/>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5AIRPNAIUNRU-2028481721-3482</_dlc_DocId>
    <HideFromDelve xmlns="71c5aaf6-e6ce-465b-b873-5148d2a4c105">false</HideFromDelve>
    <_dlc_DocIdUrl xmlns="71c5aaf6-e6ce-465b-b873-5148d2a4c105">
      <Url>https://nokia.sharepoint.com/sites/c5g/e2earch/_layouts/15/DocIdRedir.aspx?ID=5AIRPNAIUNRU-2028481721-3482</Url>
      <Description>5AIRPNAIUNRU-2028481721-3482</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7920446-D4F7-463A-8B8E-4F571D8630E9}">
  <ds:schemaRefs>
    <ds:schemaRef ds:uri="http://schemas.microsoft.com/sharepoint/events"/>
  </ds:schemaRefs>
</ds:datastoreItem>
</file>

<file path=customXml/itemProps3.xml><?xml version="1.0" encoding="utf-8"?>
<ds:datastoreItem xmlns:ds="http://schemas.openxmlformats.org/officeDocument/2006/customXml" ds:itemID="{E7343403-112F-4100-AC36-18894FDA1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3840f4f-04be-43d1-b2ef-6ff1382503c7"/>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E53BFFE4-7131-4DD3-891E-556F9C4F7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1035</TotalTime>
  <Pages>7</Pages>
  <Words>2596</Words>
  <Characters>14800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34</cp:revision>
  <cp:lastPrinted>2019-01-14T16:23:00Z</cp:lastPrinted>
  <dcterms:created xsi:type="dcterms:W3CDTF">2020-09-28T22:25:00Z</dcterms:created>
  <dcterms:modified xsi:type="dcterms:W3CDTF">2020-10-02T20:37:00Z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a296a2e9-b2db-4b14-8f28-bbada3d4b64b</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